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413349" w14:textId="941334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442E0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F442E0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F442E0" w:rsidR="00F442E0" w:rsidP="00F442E0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F442E0" w:rsidRDefault="00F442E0">
      <w:pPr>
        <w:jc w:val="center"/>
        <w:rPr>
          <w:rFonts w:cs="Arial"/>
          <w:b/>
        </w:rPr>
      </w:pPr>
      <w:r w:rsidRPr="00F442E0">
        <w:rPr>
          <w:rFonts w:cs="Arial"/>
          <w:b/>
        </w:rPr>
        <w:t xml:space="preserve"> EXTRA BUSINESS TRADE COMPANY </w:t>
      </w:r>
      <w:proofErr w:type="spellStart"/>
      <w:r w:rsidRPr="00F442E0">
        <w:rPr>
          <w:rFonts w:cs="Arial"/>
          <w:b/>
        </w:rPr>
        <w:t>j.d.o.o</w:t>
      </w:r>
      <w:proofErr w:type="spellEnd"/>
      <w:r w:rsidRPr="00F442E0">
        <w:rPr>
          <w:rFonts w:cs="Arial"/>
          <w:b/>
        </w:rPr>
        <w:t xml:space="preserve">., OIB: 16050534961, MBS: 130114951, Umag, Riječka ulica - </w:t>
      </w:r>
      <w:proofErr w:type="spellStart"/>
      <w:r w:rsidRPr="00F442E0">
        <w:rPr>
          <w:rFonts w:cs="Arial"/>
          <w:b/>
        </w:rPr>
        <w:t>Via</w:t>
      </w:r>
      <w:proofErr w:type="spellEnd"/>
      <w:r w:rsidRPr="00F442E0">
        <w:rPr>
          <w:rFonts w:cs="Arial"/>
          <w:b/>
        </w:rPr>
        <w:t xml:space="preserve"> </w:t>
      </w:r>
      <w:proofErr w:type="spellStart"/>
      <w:r w:rsidRPr="00F442E0">
        <w:rPr>
          <w:rFonts w:cs="Arial"/>
          <w:b/>
        </w:rPr>
        <w:t>Fiume</w:t>
      </w:r>
      <w:proofErr w:type="spellEnd"/>
      <w:r w:rsidRPr="00F442E0">
        <w:rPr>
          <w:rFonts w:cs="Arial"/>
          <w:b/>
        </w:rPr>
        <w:t xml:space="preserve"> 23,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F442E0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2858F1">
        <w:rPr>
          <w:rFonts w:cs="Arial"/>
        </w:rPr>
        <w:t xml:space="preserve">Za predlagatelja: Milena </w:t>
      </w:r>
      <w:proofErr w:type="spellStart"/>
      <w:r w:rsidR="002858F1">
        <w:rPr>
          <w:rFonts w:cs="Arial"/>
        </w:rPr>
        <w:t>Paskaš</w:t>
      </w:r>
      <w:proofErr w:type="spellEnd"/>
      <w:r w:rsidR="002858F1">
        <w:rPr>
          <w:rFonts w:cs="Arial"/>
        </w:rPr>
        <w:t xml:space="preserve"> Medica, za ŽDO u Puli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2858F1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442E0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F442E0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F442E0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2858F1">
        <w:rPr>
          <w:rFonts w:cs="Arial"/>
        </w:rPr>
        <w:t>sustav e-blokada</w:t>
      </w:r>
      <w:r w:rsidRPr="00BE62FB">
        <w:rPr>
          <w:rFonts w:cs="Arial"/>
        </w:rPr>
        <w:t xml:space="preserve"> </w:t>
      </w:r>
      <w:r w:rsidR="002858F1">
        <w:rPr>
          <w:rFonts w:cs="Arial"/>
        </w:rPr>
        <w:t xml:space="preserve">FINA-e </w:t>
      </w:r>
      <w:r w:rsidRPr="00BE62FB">
        <w:rPr>
          <w:rFonts w:cs="Arial"/>
        </w:rPr>
        <w:t xml:space="preserve">utvrđeno je da je </w:t>
      </w:r>
      <w:r w:rsidR="00F442E0">
        <w:rPr>
          <w:rFonts w:cs="Arial"/>
        </w:rPr>
        <w:t xml:space="preserve">račun dužnika više nije u blokadi. </w:t>
      </w:r>
    </w:p>
    <w:p w:rsidR="00742948" w:rsidP="00742948" w:rsidRDefault="00742948">
      <w:pPr>
        <w:jc w:val="both"/>
      </w:pPr>
    </w:p>
    <w:p w:rsidRPr="00D628C8" w:rsidR="00742948" w:rsidP="00742948" w:rsidRDefault="002858F1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Pr="00BE62FB" w:rsidR="002858F1" w:rsidP="002858F1" w:rsidRDefault="002858F1">
      <w:pPr>
        <w:ind w:right="-288"/>
        <w:jc w:val="both"/>
        <w:rPr>
          <w:rFonts w:cs="Arial"/>
        </w:rPr>
      </w:pPr>
    </w:p>
    <w:p w:rsidR="002858F1" w:rsidP="002858F1" w:rsidRDefault="002858F1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Donijeti će se rješenje o obustavi postupka </w:t>
      </w:r>
    </w:p>
    <w:p w:rsidR="00742948" w:rsidP="00742948" w:rsidRDefault="00742948">
      <w:pPr>
        <w:jc w:val="both"/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858F1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2858F1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2858F1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858F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442E0" w:rsidP="00F442E0" w:rsidRDefault="00F442E0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St-324/2025-18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F442E0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St-324/2025-18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858F1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32666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05538"/>
    <w:rsid w:val="00DF0331"/>
    <w:rsid w:val="00E3781E"/>
    <w:rsid w:val="00E51C1E"/>
    <w:rsid w:val="00EC24E8"/>
    <w:rsid w:val="00F442E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326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26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266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266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266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rujna 2025.</izvorni_sadrzaj>
    <derivirana_varijabla naziv="DomainObject.StvarniPocetakDatum_1">16. rujna 2025.</derivirana_varijabla>
  </DomainObject.StvarniPocetakDatum>
  <DomainObject.StvarniZavrsetakDatum>
    <izvorni_sadrzaj>16. rujna 2025.</izvorni_sadrzaj>
    <derivirana_varijabla naziv="DomainObject.StvarniZavrsetakDatum_1">16. rujna 2025.</derivirana_varijabla>
  </DomainObject.StvarniZavrsetakDatum>
  <DomainObject.PlaniraniZavrsetakDatum>
    <izvorni_sadrzaj>16. rujna 2025.</izvorni_sadrzaj>
    <derivirana_varijabla naziv="DomainObject.PlaniraniZavrsetakDatum_1">16. rujna 2025.</derivirana_varijabla>
  </DomainObject.PlaniraniZavrsetakDatum>
  <DomainObject.PlaniraniPocetakDatum>
    <izvorni_sadrzaj>16. rujna 2025.</izvorni_sadrzaj>
    <derivirana_varijabla naziv="DomainObject.PlaniraniPocetakDatum_1">16. rujna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2025.</izvorni_sadrzaj>
    <derivirana_varijabla naziv="DomainObject.Zapisnik.DatumKreiranja_1">16.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St-324/2025-18</izvorni_sadrzaj>
    <derivirana_varijabla naziv="DomainObject.Zapisnik.Oznaka_1">St-324/2025-18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2025.</izvorni_sadrzaj>
    <derivirana_varijabla naziv="DomainObject.Predmet.DatumOsnivanja_1">27.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St-324/2025</izvorni_sadrzaj>
    <derivirana_varijabla naziv="DomainObject.Predmet.OznakaBroj_1">St-324/2025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</izvorni_sadrzaj>
    <derivirana_varijabla naziv="DomainObject.Predmet.PrimjedbaSuca_1">Novi broj</derivirana_varijabla>
  </DomainObject.Predmet.PrimjedbaSuca>
  <DomainObject.Predmet.ProtustrankaFormated>
    <izvorni_sadrzaj>  EXTRA BUSINESS TRADE COMPANY j.d.o.o., UMAG zastupanog po punomoćniku Sanel Pašić</izvorni_sadrzaj>
    <derivirana_varijabla naziv="DomainObject.Predmet.ProtustrankaFormated_1">  EXTRA BUSINESS TRADE COMPANY j.d.o.o., UMAG zastupanog po punomoćniku Sanel Pašić</derivirana_varijabla>
  </DomainObject.Predmet.ProtustrankaFormated>
  <DomainObject.Predmet.ProtustrankaFormatedOIB>
    <izvorni_sadrzaj>  EXTRA BUSINESS TRADE COMPANY j.d.o.o., UMAG, OIB 16050534961 zastupanog po punomoćniku Sanel Pašić</izvorni_sadrzaj>
    <derivirana_varijabla naziv="DomainObject.Predmet.ProtustrankaFormatedOIB_1">  EXTRA BUSINESS TRADE COMPANY j.d.o.o., UMAG, OIB 16050534961 zastupanog po punomoćniku Sanel Pašić</derivirana_varijabla>
  </DomainObject.Predmet.ProtustrankaFormatedOIB>
  <DomainObject.Predmet.ProtustrankaFormatedWithAdress>
    <izvorni_sadrzaj> EXTRA BUSINESS TRADE COMPANY j.d.o.o., UMAG, Riječka ulica - Via Fiume 23, 52470 Umag zastupanog po punomoćniku Sanel Pašić</izvorni_sadrzaj>
    <derivirana_varijabla naziv="DomainObject.Predmet.ProtustrankaFormatedWithAdress_1"> EXTRA BUSINESS TRADE COMPANY j.d.o.o., UMAG, Riječka ulica - Via Fiume 23, 52470 Umag zastupanog po punomoćniku Sanel Pašić</derivirana_varijabla>
  </DomainObject.Predmet.ProtustrankaFormatedWithAdress>
  <DomainObject.Predmet.ProtustrankaFormatedWithAdressOIB>
    <izvorni_sadrzaj> EXTRA BUSINESS TRADE COMPANY j.d.o.o., UMAG, OIB 16050534961, Riječka ulica - Via Fiume 23, 52470 Umag zastupanog po punomoćniku Sanel Pašić</izvorni_sadrzaj>
    <derivirana_varijabla naziv="DomainObject.Predmet.ProtustrankaFormatedWithAdressOIB_1"> EXTRA BUSINESS TRADE COMPANY j.d.o.o., UMAG, OIB 16050534961, Riječka ulica - Via Fiume 23, 52470 Umag zastupanog po punomoćniku Sanel Pašić</derivirana_varijabla>
  </DomainObject.Predmet.ProtustrankaFormatedWithAdressOIB>
  <DomainObject.Predmet.ProtustrankaWithAdress>
    <izvorni_sadrzaj>EXTRA BUSINESS TRADE COMPANY j.d.o.o., UMAG Riječka ulica - Via Fiume 23, 52470 Umag</izvorni_sadrzaj>
    <derivirana_varijabla naziv="DomainObject.Predmet.ProtustrankaWithAdress_1">EXTRA BUSINESS TRADE COMPANY j.d.o.o., UMAG Riječka ulica - Via Fiume 23, 52470 Umag</derivirana_varijabla>
  </DomainObject.Predmet.ProtustrankaWithAdress>
  <DomainObject.Predmet.ProtustrankaWithAdressOIB>
    <izvorni_sadrzaj>EXTRA BUSINESS TRADE COMPANY j.d.o.o., UMAG, OIB 16050534961, Riječka ulica - Via Fiume 23, 52470 Umag</izvorni_sadrzaj>
    <derivirana_varijabla naziv="DomainObject.Predmet.ProtustrankaWithAdressOIB_1">EXTRA BUSINESS TRADE COMPANY j.d.o.o., UMAG, OIB 16050534961, Riječka ulica - Via Fiume 23, 52470 Umag</derivirana_varijabla>
  </DomainObject.Predmet.ProtustrankaWithAdressOIB>
  <DomainObject.Predmet.ProtustrankaNazivFormated>
    <izvorni_sadrzaj>EXTRA BUSINESS TRADE COMPANY j.d.o.o., UMAG</izvorni_sadrzaj>
    <derivirana_varijabla naziv="DomainObject.Predmet.ProtustrankaNazivFormated_1">EXTRA BUSINESS TRADE COMPANY j.d.o.o., UMAG</derivirana_varijabla>
  </DomainObject.Predmet.ProtustrankaNazivFormated>
  <DomainObject.Predmet.ProtustrankaNazivFormatedOIB>
    <izvorni_sadrzaj>EXTRA BUSINESS TRADE COMPANY j.d.o.o., UMAG, OIB 16050534961</izvorni_sadrzaj>
    <derivirana_varijabla naziv="DomainObject.Predmet.ProtustrankaNazivFormatedOIB_1">EXTRA BUSINESS TRADE COMPANY j.d.o.o., UMAG, OIB 16050534961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financija,Porezna uprava,Područni ured Pazin zastupanog po punomoćniku Županijsko državno odvjetništvo u Puli</izvorni_sadrzaj>
    <derivirana_varijabla naziv="DomainObject.Predmet.StrankaFormated_1">  Republika Hrvatska, Ministarstvo financija,Porezna uprava,Područni ured Pazin zastupanog po punomoćniku Županijsko državno odvjetništvo u Puli</derivirana_varijabla>
  </DomainObject.Predmet.StrankaFormated>
  <DomainObject.Predmet.StrankaFormatedOIB>
    <izvorni_sadrzaj>  Republika Hrvatska, Ministarstvo financija,Porezna uprava,Područni ured Pazin, OIB 52634238587 zastupanog po punomoćniku Županijsko državno odvjetništvo u Puli</izvorni_sadrzaj>
    <derivirana_varijabla naziv="DomainObject.Predmet.StrankaFormatedOIB_1">  Republika Hrvatska, Ministarstvo financija,Porezna uprava,Područni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financija,Porezna uprava,Područni ured Pazin zastupanog po punomoćniku Županijsko državno odvjetništvo u Puli</izvorni_sadrzaj>
    <derivirana_varijabla naziv="DomainObject.Predmet.StrankaFormatedWithAdress_1"> Republika Hrvatska, Ministarstvo financija,Porezna uprava,Područni ured Pazin zastupanog po punomoćniku Županijsko državno odvjetništvo u Puli</derivirana_varijabla>
  </DomainObject.Predmet.StrankaFormatedWithAdress>
  <DomainObject.Predmet.StrankaFormatedWithAdressOIB>
    <izvorni_sadrzaj> Republika Hrvatska, Ministarstvo financija,Porezna uprava,Područni ured Pazin, OIB 52634238587 zastupanog po punomoćniku Županijsko državno odvjetništvo u Puli</izvorni_sadrzaj>
    <derivirana_varijabla naziv="DomainObject.Predmet.StrankaFormatedWithAdressOIB_1"> Republika Hrvatska, Ministarstvo financija,Porezna uprava,Područni ured Pazin, OIB 52634238587 zastupanog po punomoćniku Županijsko državno odvjetništvo u Puli</derivirana_varijabla>
  </DomainObject.Predmet.StrankaFormatedWithAdressOIB>
  <DomainObject.Predmet.StrankaWithAdress>
    <izvorni_sadrzaj>Republika Hrvatska, Ministarstvo financija,Porezna uprava,Područni ured Pazin </izvorni_sadrzaj>
    <derivirana_varijabla naziv="DomainObject.Predmet.StrankaWithAdress_1">Republika Hrvatska, Ministarstvo financija,Porezna uprava,Područni ured Pazin </derivirana_varijabla>
  </DomainObject.Predmet.StrankaWithAdress>
  <DomainObject.Predmet.StrankaWithAdressOIB>
    <izvorni_sadrzaj>Republika Hrvatska, Ministarstvo financija,Porezna uprava,Područni ured Pazin, OIB 52634238587</izvorni_sadrzaj>
    <derivirana_varijabla naziv="DomainObject.Predmet.StrankaWithAdressOIB_1">Republika Hrvatska, Ministarstvo financija,Porezna uprava,Područni ured Pazin, OIB 52634238587</derivirana_varijabla>
  </DomainObject.Predmet.StrankaWithAdressOIB>
  <DomainObject.Predmet.StrankaNazivFormated>
    <izvorni_sadrzaj>Republika Hrvatska, Ministarstvo financija,Porezna uprava,Područni ured Pazin</izvorni_sadrzaj>
    <derivirana_varijabla naziv="DomainObject.Predmet.StrankaNazivFormated_1">Republika Hrvatska, Ministarstvo financija,Porezna uprava,Područni ured Pazin</derivirana_varijabla>
  </DomainObject.Predmet.StrankaNazivFormated>
  <DomainObject.Predmet.StrankaNazivFormatedOIB>
    <izvorni_sadrzaj>Republika Hrvatska, Ministarstvo financija,Porezna uprava,Područni ured Pazin, OIB 52634238587</izvorni_sadrzaj>
    <derivirana_varijabla naziv="DomainObject.Predmet.StrankaNazivFormatedOIB_1">Republika Hrvatska, Ministarstvo financija,Porezna uprava,Područni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financija,Porezna uprava,Područni ured Pazin zastupanog po punomoćniku Županijsko državno odvjetništvo u Puli</item>
    </izvorni_sadrzaj>
    <derivirana_varijabla naziv="DomainObject.Predmet.StrankaListFormated_1">
      <item>Republika Hrvatska, Ministarstvo financija,Porezna uprava,Područni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financija,Porezna uprava,Područni ured Pazin, OIB 52634238587 zastupanog po punomoćniku Županijsko državno odvjetništvo u Puli</item>
    </izvorni_sadrzaj>
    <derivirana_varijabla naziv="DomainObject.Predmet.StrankaListFormatedOIB_1">
      <item>Republika Hrvatska, Ministarstvo financija,Porezna uprava,Područni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financija,Porezna uprava,Područni ured Pazin zastupanog po punomoćniku Županijsko državno odvjetništvo u Puli</item>
    </izvorni_sadrzaj>
    <derivirana_varijabla naziv="DomainObject.Predmet.StrankaListFormatedWithAdress_1">
      <item>Republika Hrvatska, Ministarstvo financija,Porezna uprava,Područni ured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financija,Porezna uprava,Područni ured Pazin, OIB 52634238587 zastupanog po punomoćniku Županijsko državno odvjetništvo u Puli</item>
    </izvorni_sadrzaj>
    <derivirana_varijabla naziv="DomainObject.Predmet.StrankaListFormatedWithAdressOIB_1">
      <item>Republika Hrvatska, Ministarstvo financija,Porezna uprava,Područni ured Pazin,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financija,Porezna uprava,Područni ured Pazin</item>
    </izvorni_sadrzaj>
    <derivirana_varijabla naziv="DomainObject.Predmet.StrankaListNazivFormated_1">
      <item>Republika Hrvatska, Ministarstvo financija,Porezna uprava,Područni ured Pazin</item>
    </derivirana_varijabla>
  </DomainObject.Predmet.StrankaListNazivFormated>
  <DomainObject.Predmet.StrankaListNazivFormatedOIB>
    <izvorni_sadrzaj>
      <item>Republika Hrvatska, Ministarstvo financija,Porezna uprava,Područni ured Pazin, OIB 52634238587</item>
    </izvorni_sadrzaj>
    <derivirana_varijabla naziv="DomainObject.Predmet.StrankaListNazivFormatedOIB_1">
      <item>Republika Hrvatska, Ministarstvo financija,Porezna uprava,Područni ured Pazin, OIB 52634238587</item>
    </derivirana_varijabla>
  </DomainObject.Predmet.StrankaListNazivFormatedOIB>
  <DomainObject.Predmet.ProtuStrankaListFormated>
    <izvorni_sadrzaj>
      <item>EXTRA BUSINESS TRADE COMPANY j.d.o.o., UMAG zastupanog po punomoćniku Sanel Pašić</item>
    </izvorni_sadrzaj>
    <derivirana_varijabla naziv="DomainObject.Predmet.ProtuStrankaListFormated_1">
      <item>EXTRA BUSINESS TRADE COMPANY j.d.o.o., UMAG zastupanog po punomoćniku Sanel Pašić</item>
    </derivirana_varijabla>
  </DomainObject.Predmet.ProtuStrankaListFormated>
  <DomainObject.Predmet.ProtuStrankaListFormatedOIB>
    <izvorni_sadrzaj>
      <item>EXTRA BUSINESS TRADE COMPANY j.d.o.o., UMAG, OIB 16050534961 zastupanog po punomoćniku Sanel Pašić</item>
    </izvorni_sadrzaj>
    <derivirana_varijabla naziv="DomainObject.Predmet.ProtuStrankaListFormatedOIB_1">
      <item>EXTRA BUSINESS TRADE COMPANY j.d.o.o., UMAG, OIB 16050534961 zastupanog po punomoćniku Sanel Pašić</item>
    </derivirana_varijabla>
  </DomainObject.Predmet.ProtuStrankaListFormatedOIB>
  <DomainObject.Predmet.ProtuStrankaListFormatedWithAdress>
    <izvorni_sadrzaj>
      <item>EXTRA BUSINESS TRADE COMPANY j.d.o.o., UMAG, Riječka ulica - Via Fiume 23, 52470 Umag zastupanog po punomoćniku Sanel Pašić</item>
    </izvorni_sadrzaj>
    <derivirana_varijabla naziv="DomainObject.Predmet.ProtuStrankaListFormatedWithAdress_1">
      <item>EXTRA BUSINESS TRADE COMPANY j.d.o.o., UMAG, Riječka ulica - Via Fiume 23, 52470 Umag zastupanog po punomoćniku Sanel Pašić</item>
    </derivirana_varijabla>
  </DomainObject.Predmet.ProtuStrankaListFormatedWithAdress>
  <DomainObject.Predmet.ProtuStrankaListFormatedWithAdressOIB>
    <izvorni_sadrzaj>
      <item>EXTRA BUSINESS TRADE COMPANY j.d.o.o., UMAG, OIB 16050534961, Riječka ulica - Via Fiume 23, 52470 Umag zastupanog po punomoćniku Sanel Pašić</item>
    </izvorni_sadrzaj>
    <derivirana_varijabla naziv="DomainObject.Predmet.ProtuStrankaListFormatedWithAdressOIB_1">
      <item>EXTRA BUSINESS TRADE COMPANY j.d.o.o., UMAG, OIB 16050534961, Riječka ulica - Via Fiume 23, 52470 Umag zastupanog po punomoćniku Sanel Pašić</item>
    </derivirana_varijabla>
  </DomainObject.Predmet.ProtuStrankaListFormatedWithAdressOIB>
  <DomainObject.Predmet.ProtuStrankaListNazivFormated>
    <izvorni_sadrzaj>
      <item>EXTRA BUSINESS TRADE COMPANY j.d.o.o., UMAG</item>
    </izvorni_sadrzaj>
    <derivirana_varijabla naziv="DomainObject.Predmet.ProtuStrankaListNazivFormated_1">
      <item>EXTRA BUSINESS TRADE COMPANY j.d.o.o., UMAG</item>
    </derivirana_varijabla>
  </DomainObject.Predmet.ProtuStrankaListNazivFormated>
  <DomainObject.Predmet.ProtuStrankaListNazivFormatedOIB>
    <izvorni_sadrzaj>
      <item>EXTRA BUSINESS TRADE COMPANY j.d.o.o., UMAG, OIB 16050534961</item>
    </izvorni_sadrzaj>
    <derivirana_varijabla naziv="DomainObject.Predmet.ProtuStrankaListNazivFormatedOIB_1">
      <item>EXTRA BUSINESS TRADE COMPANY j.d.o.o., UMAG, OIB 16050534961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financija,Porezna uprava,Područni ured Pazin</item>
      <item>Sanel Pašić punomoćnik sudionika u postupku EXTRA BUSINESS TRADE COMPANY j.d.o.o., UMAG</item>
    </izvorni_sadrzaj>
    <derivirana_varijabla naziv="DomainObject.Predmet.OstaliListFormated_1">
      <item>Županijsko državno odvjetništvo u Puli punomoćnik sudionika u postupku Republika Hrvatska, Ministarstvo financija,Porezna uprava,Područni ured Pazin</item>
      <item>Sanel Pašić punomoćnik sudionika u postupku EXTRA BUSINESS TRADE COMPANY j.d.o.o., UMAG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financija,Porezna uprava,Područni ured Pazin</item>
      <item>Sanel Pašić, OIB 24441705912 punomoćnik sudionika u postupku EXTRA BUSINESS TRADE COMPANY j.d.o.o., UMAG</item>
    </izvorni_sadrzaj>
    <derivirana_varijabla naziv="DomainObject.Predmet.OstaliListFormatedOIB_1">
      <item>Županijsko državno odvjetništvo u Puli, OIB 93993757343 punomoćnik sudionika u postupku Republika Hrvatska, Ministarstvo financija,Porezna uprava,Područni ured Pazin</item>
      <item>Sanel Pašić, OIB 24441705912 punomoćnik sudionika u postupku EXTRA BUSINESS TRADE COMPANY j.d.o.o., UMAG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financija,Porezna uprava,Područni ured Pazin</item>
      <item>Sanel Pašić, Riječka Ulica 23, 52470 Umag punomoćnik sudionika u postupku EXTRA BUSINESS TRADE COMPANY j.d.o.o., UMAG</item>
    </izvorni_sadrzaj>
    <derivirana_varijabla naziv="DomainObject.Predmet.OstaliListFormatedWithAdress_1">
      <item>Županijsko državno odvjetništvo u Puli, Kranjčevićeva 8, 52100 Pula punomoćnik sudionika u postupku Republika Hrvatska, Ministarstvo financija,Porezna uprava,Područni ured Pazin</item>
      <item>Sanel Pašić, Riječka Ulica 23, 52470 Umag punomoćnik sudionika u postupku EXTRA BUSINESS TRADE COMPANY j.d.o.o., UMAG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financija,Porezna uprava,Područni ured Pazin</item>
      <item>Sanel Pašić, OIB 24441705912, Riječka Ulica 23, 52470 Umag punomoćnik sudionika u postupku EXTRA BUSINESS TRADE COMPANY j.d.o.o., UMAG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financija,Porezna uprava,Područni ured Pazin</item>
      <item>Sanel Pašić, OIB 24441705912, Riječka Ulica 23, 52470 Umag punomoćnik sudionika u postupku EXTRA BUSINESS TRADE COMPANY j.d.o.o., UMAG</item>
    </derivirana_varijabla>
  </DomainObject.Predmet.OstaliListFormatedWithAdressOIB>
  <DomainObject.Predmet.OstaliListNazivFormated>
    <izvorni_sadrzaj>
      <item>Županijsko državno odvjetništvo u Puli</item>
      <item>Sanel Pašić</item>
    </izvorni_sadrzaj>
    <derivirana_varijabla naziv="DomainObject.Predmet.OstaliListNazivFormated_1">
      <item>Županijsko državno odvjetništvo u Puli</item>
      <item>Sanel Pašić</item>
    </derivirana_varijabla>
  </DomainObject.Predmet.OstaliListNazivFormated>
  <DomainObject.Predmet.OstaliListNazivFormatedOIB>
    <izvorni_sadrzaj>
      <item>Županijsko državno odvjetništvo u Puli, OIB 93993757343</item>
      <item>Sanel Pašić, OIB 24441705912</item>
    </izvorni_sadrzaj>
    <derivirana_varijabla naziv="DomainObject.Predmet.OstaliListNazivFormatedOIB_1">
      <item>Županijsko državno odvjetništvo u Puli, OIB 93993757343</item>
      <item>Sanel Pašić, OIB 24441705912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2025.</izvorni_sadrzaj>
    <derivirana_varijabla naziv="DomainObject.Datum_1">16. rujna 2025.</derivirana_varijabla>
  </DomainObject.Datum>
  <DomainObject.PoslovniBrojDokumenta>
    <izvorni_sadrzaj>St-324/2025-18</izvorni_sadrzaj>
    <derivirana_varijabla naziv="DomainObject.PoslovniBrojDokumenta_1">St-324/2025-18</derivirana_varijabla>
  </DomainObject.PoslovniBrojDokumenta>
  <DomainObject.Predmet.StrankaIDrugi>
    <izvorni_sadrzaj>Republika Hrvatska, Ministarstvo financija,Porezna uprava,Područni ured Pazin</izvorni_sadrzaj>
    <derivirana_varijabla naziv="DomainObject.Predmet.StrankaIDrugi_1">Republika Hrvatska, Ministarstvo financija,Porezna uprava,Područni ured Pazin</derivirana_varijabla>
  </DomainObject.Predmet.StrankaIDrugi>
  <DomainObject.Predmet.ProtustrankaIDrugi>
    <izvorni_sadrzaj>EXTRA BUSINESS TRADE COMPANY j.d.o.o., UMAG</izvorni_sadrzaj>
    <derivirana_varijabla naziv="DomainObject.Predmet.ProtustrankaIDrugi_1">EXTRA BUSINESS TRADE COMPANY j.d.o.o., UMAG</derivirana_varijabla>
  </DomainObject.Predmet.ProtustrankaIDrugi>
  <DomainObject.Predmet.StrankaIDrugiAdressOIB>
    <izvorni_sadrzaj>Republika Hrvatska, Ministarstvo financija,Porezna uprava,Područni ured Pazin, OIB 52634238587</izvorni_sadrzaj>
    <derivirana_varijabla naziv="DomainObject.Predmet.StrankaIDrugiAdressOIB_1">Republika Hrvatska, Ministarstvo financija,Porezna uprava,Područni ured Pazin, OIB 52634238587</derivirana_varijabla>
  </DomainObject.Predmet.StrankaIDrugiAdressOIB>
  <DomainObject.Predmet.ProtustrankaIDrugiAdressOIB>
    <izvorni_sadrzaj>EXTRA BUSINESS TRADE COMPANY j.d.o.o., UMAG, OIB 16050534961, Riječka ulica - Via Fiume 23, 52470 Umag</izvorni_sadrzaj>
    <derivirana_varijabla naziv="DomainObject.Predmet.ProtustrankaIDrugiAdressOIB_1">EXTRA BUSINESS TRADE COMPANY j.d.o.o., UMAG, OIB 16050534961, Riječka ulica - Via Fiume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BUSINESS TRADE COMPANY j.d.o.o., UMAG</item>
      <item>Republika Hrvatska, Ministarstvo financija,Porezna uprava,Područni ured Pazin</item>
      <item>Županijsko državno odvjetništvo u Puli</item>
      <item>Sanel Pašić</item>
    </izvorni_sadrzaj>
    <derivirana_varijabla naziv="DomainObject.Predmet.SudioniciListNaziv_1">
      <item>EXTRA BUSINESS TRADE COMPANY j.d.o.o., UMAG</item>
      <item>Republika Hrvatska, Ministarstvo financija,Porezna uprava,Područni ured Pazin</item>
      <item>Županijsko državno odvjetništvo u Puli</item>
      <item>Sanel Pašić</item>
    </derivirana_varijabla>
  </DomainObject.Predmet.SudioniciListNaziv>
  <DomainObject.Predmet.SudioniciListAdressOIB>
    <izvorni_sadrzaj>
      <item>EXTRA BUSINESS TRADE COMPANY j.d.o.o., UMAG, OIB 16050534961, Riječka ulica - Via Fiume 23,52470 Umag</item>
      <item>Republika Hrvatska, Ministarstvo financija,Porezna uprava,Područni ured Pazin, OIB 52634238587</item>
      <item>Županijsko državno odvjetništvo u Puli, OIB 93993757343, Kranjčevićeva 8,52100 Pula</item>
      <item>Sanel Pašić, OIB 24441705912, Riječka Ulica 23,52470 Umag</item>
    </izvorni_sadrzaj>
    <derivirana_varijabla naziv="DomainObject.Predmet.SudioniciListAdressOIB_1">
      <item>EXTRA BUSINESS TRADE COMPANY j.d.o.o., UMAG, OIB 16050534961, Riječka ulica - Via Fiume 23,52470 Umag</item>
      <item>Republika Hrvatska, Ministarstvo financija,Porezna uprava,Područni ured Pazin, OIB 52634238587</item>
      <item>Županijsko državno odvjetništvo u Puli, OIB 93993757343, Kranjčevićeva 8,52100 Pula</item>
      <item>Sanel Pašić, OIB 24441705912, Riječka Ulica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16050534961</item>
      <item>, OIB 52634238587</item>
      <item>, OIB 93993757343</item>
      <item>, OIB 24441705912</item>
    </izvorni_sadrzaj>
    <derivirana_varijabla naziv="DomainObject.Predmet.SudioniciListNazivOIB_1">
      <item>, OIB 16050534961</item>
      <item>, OIB 52634238587</item>
      <item>, OIB 93993757343</item>
      <item>, OIB 24441705912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svibnja 2025.</izvorni_sadrzaj>
    <derivirana_varijabla naziv="DomainObject.Predmet.DatumPocetkaProcesa_1">28.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F1D8F-AD59-4DA0-B454-552A8510CB6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193</properties:Words>
  <properties:Characters>1065</properties:Characters>
  <properties:Lines>50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2025-09-16T06:57:00Z</dcterms:created>
  <dc:creator>epincin</dc:creator>
  <cp:lastModifiedBy>Sanja Prodan</cp:lastModifiedBy>
  <cp:lastPrinted>2015-12-17T09:17:00Z</cp:lastPrinted>
  <dcterms:modified xmlns:xsi="http://www.w3.org/2001/XMLSchema-instance" xsi:type="dcterms:W3CDTF">2025-09-16T10:22:00Z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St-324/2025-18 / Zapisnik - Ročište radi rasprave o uvjetima za otvaranje steč. post. (St-324-2025-18extra busines trade company.docx)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